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A21C0" w14:textId="77777777" w:rsidR="00AF6ED3" w:rsidRDefault="00AF6ED3" w:rsidP="00AF6E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BASSET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82D903A" w14:textId="77777777" w:rsidR="00AF6ED3" w:rsidRDefault="00AF6ED3" w:rsidP="00AF6E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Great </w:t>
      </w:r>
      <w:proofErr w:type="spellStart"/>
      <w:r>
        <w:rPr>
          <w:rFonts w:ascii="Times New Roman" w:hAnsi="Times New Roman" w:cs="Times New Roman"/>
        </w:rPr>
        <w:t>Cheshull</w:t>
      </w:r>
      <w:proofErr w:type="spellEnd"/>
      <w:r>
        <w:rPr>
          <w:rFonts w:ascii="Times New Roman" w:hAnsi="Times New Roman" w:cs="Times New Roman"/>
        </w:rPr>
        <w:t>, Hertfordshire. Gentleman.</w:t>
      </w:r>
    </w:p>
    <w:p w14:paraId="6702D3DD" w14:textId="77777777" w:rsidR="00AF6ED3" w:rsidRDefault="00AF6ED3" w:rsidP="00AF6ED3">
      <w:pPr>
        <w:rPr>
          <w:rFonts w:ascii="Times New Roman" w:hAnsi="Times New Roman" w:cs="Times New Roman"/>
        </w:rPr>
      </w:pPr>
    </w:p>
    <w:p w14:paraId="7286BA78" w14:textId="77777777" w:rsidR="00AF6ED3" w:rsidRDefault="00AF6ED3" w:rsidP="00AF6ED3">
      <w:pPr>
        <w:rPr>
          <w:rFonts w:ascii="Times New Roman" w:hAnsi="Times New Roman" w:cs="Times New Roman"/>
        </w:rPr>
      </w:pPr>
    </w:p>
    <w:p w14:paraId="35AC9118" w14:textId="77777777" w:rsidR="00AF6ED3" w:rsidRDefault="00AF6ED3" w:rsidP="00AF6E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Smale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him,</w:t>
      </w:r>
    </w:p>
    <w:p w14:paraId="3847172B" w14:textId="77777777" w:rsidR="00AF6ED3" w:rsidRDefault="00AF6ED3" w:rsidP="00AF6ED3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Shukburgh</w:t>
      </w:r>
      <w:proofErr w:type="spellEnd"/>
      <w:r>
        <w:rPr>
          <w:rFonts w:ascii="Times New Roman" w:hAnsi="Times New Roman" w:cs="Times New Roman"/>
        </w:rPr>
        <w:t xml:space="preserve"> of London, gentleman(q.v.), John </w:t>
      </w:r>
      <w:proofErr w:type="spellStart"/>
      <w:r>
        <w:rPr>
          <w:rFonts w:ascii="Times New Roman" w:hAnsi="Times New Roman" w:cs="Times New Roman"/>
        </w:rPr>
        <w:t>Reyewyk</w:t>
      </w:r>
      <w:proofErr w:type="spellEnd"/>
      <w:r>
        <w:rPr>
          <w:rFonts w:ascii="Times New Roman" w:hAnsi="Times New Roman" w:cs="Times New Roman"/>
        </w:rPr>
        <w:t xml:space="preserve"> of Northcote, Surrey(q.v.), and John </w:t>
      </w:r>
      <w:proofErr w:type="spellStart"/>
      <w:r>
        <w:rPr>
          <w:rFonts w:ascii="Times New Roman" w:hAnsi="Times New Roman" w:cs="Times New Roman"/>
        </w:rPr>
        <w:t>Herny</w:t>
      </w:r>
      <w:proofErr w:type="spellEnd"/>
      <w:r>
        <w:rPr>
          <w:rFonts w:ascii="Times New Roman" w:hAnsi="Times New Roman" w:cs="Times New Roman"/>
        </w:rPr>
        <w:t xml:space="preserve"> of Old </w:t>
      </w:r>
      <w:proofErr w:type="spellStart"/>
      <w:r>
        <w:rPr>
          <w:rFonts w:ascii="Times New Roman" w:hAnsi="Times New Roman" w:cs="Times New Roman"/>
        </w:rPr>
        <w:t>Braynford</w:t>
      </w:r>
      <w:proofErr w:type="spellEnd"/>
      <w:r>
        <w:rPr>
          <w:rFonts w:ascii="Times New Roman" w:hAnsi="Times New Roman" w:cs="Times New Roman"/>
        </w:rPr>
        <w:t>, Middlesex(q.v.).</w:t>
      </w:r>
    </w:p>
    <w:p w14:paraId="1A50911C" w14:textId="77777777" w:rsidR="00AF6ED3" w:rsidRDefault="00AF6ED3" w:rsidP="00AF6E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FDB9366" w14:textId="77777777" w:rsidR="00AF6ED3" w:rsidRDefault="00AF6ED3" w:rsidP="00AF6ED3">
      <w:pPr>
        <w:rPr>
          <w:rFonts w:ascii="Times New Roman" w:hAnsi="Times New Roman" w:cs="Times New Roman"/>
        </w:rPr>
      </w:pPr>
    </w:p>
    <w:p w14:paraId="45B27AAF" w14:textId="77777777" w:rsidR="00AF6ED3" w:rsidRDefault="00AF6ED3" w:rsidP="00AF6ED3">
      <w:pPr>
        <w:rPr>
          <w:rFonts w:ascii="Times New Roman" w:hAnsi="Times New Roman" w:cs="Times New Roman"/>
        </w:rPr>
      </w:pPr>
    </w:p>
    <w:p w14:paraId="6B19621D" w14:textId="77777777" w:rsidR="00AF6ED3" w:rsidRDefault="00AF6ED3" w:rsidP="00AF6E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2019</w:t>
      </w:r>
    </w:p>
    <w:p w14:paraId="5694CAE9" w14:textId="77777777" w:rsidR="006B2F86" w:rsidRPr="00E71FC3" w:rsidRDefault="00AF6E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A54A6" w14:textId="77777777" w:rsidR="00AF6ED3" w:rsidRDefault="00AF6ED3" w:rsidP="00E71FC3">
      <w:r>
        <w:separator/>
      </w:r>
    </w:p>
  </w:endnote>
  <w:endnote w:type="continuationSeparator" w:id="0">
    <w:p w14:paraId="3D2D84CC" w14:textId="77777777" w:rsidR="00AF6ED3" w:rsidRDefault="00AF6ED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47B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923CA" w14:textId="77777777" w:rsidR="00AF6ED3" w:rsidRDefault="00AF6ED3" w:rsidP="00E71FC3">
      <w:r>
        <w:separator/>
      </w:r>
    </w:p>
  </w:footnote>
  <w:footnote w:type="continuationSeparator" w:id="0">
    <w:p w14:paraId="61BA6C2B" w14:textId="77777777" w:rsidR="00AF6ED3" w:rsidRDefault="00AF6ED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ED3"/>
    <w:rsid w:val="001A7C09"/>
    <w:rsid w:val="00577BD5"/>
    <w:rsid w:val="00656CBA"/>
    <w:rsid w:val="006A1F77"/>
    <w:rsid w:val="00733BE7"/>
    <w:rsid w:val="00AB52E8"/>
    <w:rsid w:val="00AF6ED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CE970"/>
  <w15:chartTrackingRefBased/>
  <w15:docId w15:val="{0723850C-38A4-46AA-949F-DA1D5334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6ED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F6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2019-01-12T20:38:00Z</dcterms:created>
  <dcterms:modified xsi:type="dcterms:W3CDTF">2019-01-12T20:40:00Z</dcterms:modified>
</cp:coreProperties>
</file>